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A1" w:rsidRPr="00C37627" w:rsidRDefault="00CB2ECB" w:rsidP="007970A1">
      <w:pPr>
        <w:keepNext/>
        <w:jc w:val="both"/>
        <w:outlineLvl w:val="0"/>
        <w:rPr>
          <w:rFonts w:ascii="Arial" w:hAnsi="Arial" w:cs="Arial"/>
          <w:b/>
          <w:bCs/>
          <w:kern w:val="32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kern w:val="32"/>
          <w:sz w:val="22"/>
          <w:szCs w:val="22"/>
          <w:lang w:val="en-GB"/>
        </w:rPr>
        <w:t>Gate valve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>, resilient-seated, Düker</w:t>
      </w:r>
      <w:r w:rsidR="006119DA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type </w:t>
      </w:r>
      <w:r>
        <w:rPr>
          <w:rFonts w:ascii="Arial" w:hAnsi="Arial" w:cs="Arial"/>
          <w:b/>
          <w:bCs/>
          <w:kern w:val="32"/>
          <w:sz w:val="22"/>
          <w:szCs w:val="22"/>
          <w:lang w:val="en-GB"/>
        </w:rPr>
        <w:t>4004</w:t>
      </w:r>
      <w:r w:rsidR="001743FF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as replacement and repair valve,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</w:t>
      </w:r>
      <w:r w:rsidR="0085461D">
        <w:rPr>
          <w:rFonts w:ascii="Arial" w:hAnsi="Arial" w:cs="Arial"/>
          <w:b/>
          <w:bCs/>
          <w:kern w:val="32"/>
          <w:sz w:val="22"/>
          <w:szCs w:val="22"/>
          <w:lang w:val="en-GB"/>
        </w:rPr>
        <w:t>Düker etec enamel</w:t>
      </w:r>
      <w:r w:rsidR="00283AA0" w:rsidRPr="00C37627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 </w:t>
      </w:r>
    </w:p>
    <w:p w:rsidR="0064430A" w:rsidRPr="009D7CB5" w:rsidRDefault="0064430A" w:rsidP="0064430A">
      <w:pPr>
        <w:keepNext/>
        <w:jc w:val="both"/>
        <w:outlineLvl w:val="0"/>
        <w:rPr>
          <w:rFonts w:ascii="Arial" w:hAnsi="Arial" w:cs="Arial"/>
          <w:b/>
          <w:sz w:val="22"/>
          <w:szCs w:val="22"/>
          <w:lang w:val="en-US"/>
        </w:rPr>
      </w:pPr>
      <w:r w:rsidRPr="009D7CB5">
        <w:rPr>
          <w:rFonts w:ascii="Arial" w:hAnsi="Arial" w:cs="Arial"/>
          <w:b/>
          <w:bCs/>
          <w:kern w:val="32"/>
          <w:sz w:val="22"/>
          <w:szCs w:val="22"/>
          <w:lang w:val="en-GB"/>
        </w:rPr>
        <w:t xml:space="preserve">as per </w:t>
      </w:r>
      <w:r>
        <w:rPr>
          <w:rFonts w:ascii="Arial" w:hAnsi="Arial" w:cs="Arial"/>
          <w:b/>
          <w:sz w:val="22"/>
          <w:szCs w:val="22"/>
          <w:lang w:val="en-US"/>
        </w:rPr>
        <w:t>EN 1171 and EN 1074 part 1-2</w:t>
      </w:r>
    </w:p>
    <w:p w:rsidR="00492642" w:rsidRPr="0064430A" w:rsidRDefault="00492642" w:rsidP="00492642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2"/>
          <w:szCs w:val="22"/>
          <w:lang w:val="en-US"/>
        </w:rPr>
      </w:pPr>
    </w:p>
    <w:p w:rsidR="007970A1" w:rsidRPr="00C37627" w:rsidRDefault="00283AA0" w:rsidP="007970A1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face-to-face length as per</w:t>
      </w:r>
      <w:r w:rsidR="007970A1" w:rsidRPr="00C37627">
        <w:rPr>
          <w:rFonts w:ascii="Arial" w:hAnsi="Arial" w:cs="Arial"/>
          <w:sz w:val="22"/>
          <w:szCs w:val="22"/>
          <w:lang w:val="en-GB"/>
        </w:rPr>
        <w:t xml:space="preserve"> EN 558 </w:t>
      </w:r>
      <w:r w:rsidRPr="00C37627">
        <w:rPr>
          <w:rFonts w:ascii="Arial" w:hAnsi="Arial" w:cs="Arial"/>
          <w:sz w:val="22"/>
          <w:szCs w:val="22"/>
          <w:lang w:val="en-GB"/>
        </w:rPr>
        <w:t>basic series</w:t>
      </w:r>
      <w:r w:rsidR="0085461D">
        <w:rPr>
          <w:rFonts w:ascii="Arial" w:hAnsi="Arial" w:cs="Arial"/>
          <w:sz w:val="22"/>
          <w:szCs w:val="22"/>
          <w:lang w:val="en-GB"/>
        </w:rPr>
        <w:t xml:space="preserve"> 15</w:t>
      </w:r>
      <w:r w:rsidR="001743FF">
        <w:rPr>
          <w:rFonts w:ascii="Arial" w:hAnsi="Arial" w:cs="Arial"/>
          <w:sz w:val="22"/>
          <w:szCs w:val="22"/>
          <w:lang w:val="en-GB"/>
        </w:rPr>
        <w:t xml:space="preserve"> (± 6 mm)</w:t>
      </w:r>
    </w:p>
    <w:p w:rsidR="007970A1" w:rsidRPr="00C37627" w:rsidRDefault="00283AA0" w:rsidP="007970A1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for potable </w:t>
      </w:r>
      <w:r w:rsidR="0085461D">
        <w:rPr>
          <w:rFonts w:ascii="Arial" w:hAnsi="Arial" w:cs="Arial"/>
          <w:sz w:val="22"/>
          <w:szCs w:val="22"/>
          <w:lang w:val="en-GB"/>
        </w:rPr>
        <w:t xml:space="preserve">and raw </w:t>
      </w:r>
      <w:r w:rsidRPr="00C37627">
        <w:rPr>
          <w:rFonts w:ascii="Arial" w:hAnsi="Arial" w:cs="Arial"/>
          <w:sz w:val="22"/>
          <w:szCs w:val="22"/>
          <w:lang w:val="en-GB"/>
        </w:rPr>
        <w:t>water up to</w:t>
      </w:r>
      <w:r w:rsidR="007970A1" w:rsidRPr="00C37627">
        <w:rPr>
          <w:rFonts w:ascii="Arial" w:hAnsi="Arial" w:cs="Arial"/>
          <w:sz w:val="22"/>
          <w:szCs w:val="22"/>
          <w:lang w:val="en-GB"/>
        </w:rPr>
        <w:t xml:space="preserve"> 60°C</w:t>
      </w:r>
    </w:p>
    <w:p w:rsidR="007970A1" w:rsidRPr="00C37627" w:rsidRDefault="00E644A3" w:rsidP="007970A1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DN </w:t>
      </w:r>
      <w:r w:rsidR="001743FF">
        <w:rPr>
          <w:rFonts w:ascii="Arial" w:hAnsi="Arial" w:cs="Arial"/>
          <w:sz w:val="22"/>
          <w:szCs w:val="22"/>
          <w:lang w:val="en-GB"/>
        </w:rPr>
        <w:t>80 - 200</w:t>
      </w:r>
      <w:r w:rsidR="007970A1" w:rsidRPr="00C37627">
        <w:rPr>
          <w:rFonts w:ascii="Arial" w:hAnsi="Arial" w:cs="Arial"/>
          <w:sz w:val="22"/>
          <w:szCs w:val="22"/>
          <w:lang w:val="en-GB"/>
        </w:rPr>
        <w:t>, PN 10</w:t>
      </w:r>
      <w:r w:rsidR="001743FF">
        <w:rPr>
          <w:rFonts w:ascii="Arial" w:hAnsi="Arial" w:cs="Arial"/>
          <w:sz w:val="22"/>
          <w:szCs w:val="22"/>
          <w:lang w:val="en-GB"/>
        </w:rPr>
        <w:t>, PN 16</w:t>
      </w:r>
    </w:p>
    <w:p w:rsidR="00492642" w:rsidRPr="00C37627" w:rsidRDefault="00492642" w:rsidP="00492642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6119DA" w:rsidRPr="00C37627" w:rsidRDefault="006119DA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Resilient-seated </w:t>
      </w:r>
      <w:r w:rsidR="0085461D">
        <w:rPr>
          <w:rFonts w:ascii="Arial" w:hAnsi="Arial" w:cs="Arial"/>
          <w:sz w:val="22"/>
          <w:szCs w:val="22"/>
          <w:lang w:val="en-GB"/>
        </w:rPr>
        <w:t>gate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 valve with </w:t>
      </w:r>
      <w:r w:rsidR="001743FF">
        <w:rPr>
          <w:rFonts w:ascii="Arial" w:hAnsi="Arial" w:cs="Arial"/>
          <w:sz w:val="22"/>
          <w:szCs w:val="22"/>
          <w:lang w:val="en-GB"/>
        </w:rPr>
        <w:t xml:space="preserve">adjustable and rotatable </w:t>
      </w:r>
      <w:r w:rsidRPr="00C37627">
        <w:rPr>
          <w:rFonts w:ascii="Arial" w:hAnsi="Arial" w:cs="Arial"/>
          <w:sz w:val="22"/>
          <w:szCs w:val="22"/>
          <w:lang w:val="en-GB"/>
        </w:rPr>
        <w:t>flange connection</w:t>
      </w:r>
      <w:r w:rsidR="001743FF">
        <w:rPr>
          <w:rFonts w:ascii="Arial" w:hAnsi="Arial" w:cs="Arial"/>
          <w:sz w:val="22"/>
          <w:szCs w:val="22"/>
          <w:lang w:val="en-GB"/>
        </w:rPr>
        <w:t>s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 as per EN 1092-2, brand Düker. </w:t>
      </w:r>
    </w:p>
    <w:p w:rsidR="006119DA" w:rsidRPr="00C37627" w:rsidRDefault="006119DA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Face-to-face length: as per EN 558 basic series 1</w:t>
      </w:r>
      <w:r w:rsidR="0085461D">
        <w:rPr>
          <w:rFonts w:ascii="Arial" w:hAnsi="Arial" w:cs="Arial"/>
          <w:sz w:val="22"/>
          <w:szCs w:val="22"/>
          <w:lang w:val="en-GB"/>
        </w:rPr>
        <w:t>5</w:t>
      </w:r>
      <w:r w:rsidRPr="00C37627">
        <w:rPr>
          <w:rFonts w:ascii="Arial" w:hAnsi="Arial" w:cs="Arial"/>
          <w:sz w:val="22"/>
          <w:szCs w:val="22"/>
          <w:lang w:val="en-GB"/>
        </w:rPr>
        <w:t>.</w:t>
      </w:r>
    </w:p>
    <w:p w:rsidR="006119DA" w:rsidRPr="00C37627" w:rsidRDefault="006119DA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Body </w:t>
      </w:r>
      <w:r w:rsidR="0085461D">
        <w:rPr>
          <w:rFonts w:ascii="Arial" w:hAnsi="Arial" w:cs="Arial"/>
          <w:sz w:val="22"/>
          <w:szCs w:val="22"/>
          <w:lang w:val="en-GB"/>
        </w:rPr>
        <w:t xml:space="preserve">and bonnet 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made of ductile cast iron </w:t>
      </w:r>
      <w:r w:rsidR="00096E06" w:rsidRPr="00C37627">
        <w:rPr>
          <w:rFonts w:ascii="Arial" w:hAnsi="Arial" w:cs="Arial"/>
          <w:sz w:val="22"/>
          <w:szCs w:val="22"/>
          <w:lang w:val="en-GB"/>
        </w:rPr>
        <w:t xml:space="preserve">material </w:t>
      </w:r>
      <w:r w:rsidRPr="00C37627">
        <w:rPr>
          <w:rFonts w:ascii="Arial" w:hAnsi="Arial" w:cs="Arial"/>
          <w:sz w:val="22"/>
          <w:szCs w:val="22"/>
          <w:lang w:val="en-GB"/>
        </w:rPr>
        <w:t>EN</w:t>
      </w:r>
      <w:r w:rsidR="0085461D">
        <w:rPr>
          <w:rFonts w:ascii="Arial" w:hAnsi="Arial" w:cs="Arial"/>
          <w:sz w:val="22"/>
          <w:szCs w:val="22"/>
          <w:lang w:val="en-GB"/>
        </w:rPr>
        <w:t>-GJS-500-7 (EN-JS105</w:t>
      </w:r>
      <w:r w:rsidR="00096E06" w:rsidRPr="00C37627">
        <w:rPr>
          <w:rFonts w:ascii="Arial" w:hAnsi="Arial" w:cs="Arial"/>
          <w:sz w:val="22"/>
          <w:szCs w:val="22"/>
          <w:lang w:val="en-GB"/>
        </w:rPr>
        <w:t>0)</w:t>
      </w:r>
    </w:p>
    <w:p w:rsidR="007970A1" w:rsidRPr="00C37627" w:rsidRDefault="007970A1" w:rsidP="007970A1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85461D" w:rsidRPr="0085461D" w:rsidRDefault="0085461D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GB"/>
        </w:rPr>
        <w:t>T</w:t>
      </w:r>
      <w:r w:rsidR="00505747" w:rsidRPr="00C37627">
        <w:rPr>
          <w:rFonts w:ascii="Arial" w:hAnsi="Arial" w:cs="Arial"/>
          <w:sz w:val="22"/>
          <w:szCs w:val="22"/>
          <w:lang w:val="en-GB"/>
        </w:rPr>
        <w:t>ransition</w:t>
      </w:r>
      <w:r w:rsidR="00E216D8" w:rsidRPr="00C37627">
        <w:rPr>
          <w:rFonts w:ascii="Arial" w:hAnsi="Arial" w:cs="Arial"/>
          <w:sz w:val="22"/>
          <w:szCs w:val="22"/>
          <w:lang w:val="en-GB"/>
        </w:rPr>
        <w:t xml:space="preserve"> to the stem extension set </w:t>
      </w:r>
      <w:r w:rsidR="00E353C4">
        <w:rPr>
          <w:rFonts w:ascii="Arial" w:hAnsi="Arial" w:cs="Arial"/>
          <w:sz w:val="22"/>
          <w:szCs w:val="22"/>
          <w:lang w:val="en-GB"/>
        </w:rPr>
        <w:t>as per DVGW GW 336</w:t>
      </w:r>
      <w:r w:rsidR="004372DE" w:rsidRPr="00C37627">
        <w:rPr>
          <w:rFonts w:ascii="Arial" w:hAnsi="Arial" w:cs="Arial"/>
          <w:sz w:val="22"/>
          <w:szCs w:val="22"/>
          <w:lang w:val="en-GB"/>
        </w:rPr>
        <w:t xml:space="preserve">, </w:t>
      </w:r>
      <w:r>
        <w:rPr>
          <w:rFonts w:ascii="Arial" w:hAnsi="Arial" w:cs="Arial"/>
          <w:sz w:val="22"/>
          <w:szCs w:val="22"/>
          <w:lang w:val="en-GB"/>
        </w:rPr>
        <w:t xml:space="preserve">clamping piece and lock nut made of </w:t>
      </w:r>
      <w:r w:rsidRPr="0085461D">
        <w:rPr>
          <w:rFonts w:ascii="Arial" w:hAnsi="Arial" w:cs="Arial"/>
          <w:sz w:val="22"/>
          <w:szCs w:val="22"/>
          <w:lang w:val="en-US"/>
        </w:rPr>
        <w:t>CuZn35NiMn2AlPb</w:t>
      </w:r>
      <w:r>
        <w:rPr>
          <w:rFonts w:ascii="Arial" w:hAnsi="Arial" w:cs="Arial"/>
          <w:sz w:val="22"/>
          <w:szCs w:val="22"/>
          <w:lang w:val="en-US"/>
        </w:rPr>
        <w:t xml:space="preserve">, wedge made of </w:t>
      </w:r>
      <w:r w:rsidRPr="00C37627">
        <w:rPr>
          <w:rFonts w:ascii="Arial" w:hAnsi="Arial" w:cs="Arial"/>
          <w:sz w:val="22"/>
          <w:szCs w:val="22"/>
          <w:lang w:val="en-GB"/>
        </w:rPr>
        <w:t>EN</w:t>
      </w:r>
      <w:r>
        <w:rPr>
          <w:rFonts w:ascii="Arial" w:hAnsi="Arial" w:cs="Arial"/>
          <w:sz w:val="22"/>
          <w:szCs w:val="22"/>
          <w:lang w:val="en-GB"/>
        </w:rPr>
        <w:t>-GJS-500-7 (EN-JS105</w:t>
      </w:r>
      <w:r w:rsidRPr="00C37627">
        <w:rPr>
          <w:rFonts w:ascii="Arial" w:hAnsi="Arial" w:cs="Arial"/>
          <w:sz w:val="22"/>
          <w:szCs w:val="22"/>
          <w:lang w:val="en-GB"/>
        </w:rPr>
        <w:t>0)</w:t>
      </w:r>
      <w:r>
        <w:rPr>
          <w:rFonts w:ascii="Arial" w:hAnsi="Arial" w:cs="Arial"/>
          <w:sz w:val="22"/>
          <w:szCs w:val="22"/>
          <w:lang w:val="en-GB"/>
        </w:rPr>
        <w:t xml:space="preserve">, completely vulcanised with EPDM and vulcanised sliding shoes made of polyamide. Stem made of stainless steel, </w:t>
      </w:r>
      <w:r w:rsidR="002F35CD">
        <w:rPr>
          <w:rFonts w:ascii="Arial" w:hAnsi="Arial" w:cs="Arial"/>
          <w:sz w:val="22"/>
          <w:szCs w:val="22"/>
          <w:lang w:val="en-GB"/>
        </w:rPr>
        <w:t xml:space="preserve">with </w:t>
      </w:r>
      <w:r>
        <w:rPr>
          <w:rFonts w:ascii="Arial" w:hAnsi="Arial" w:cs="Arial"/>
          <w:sz w:val="22"/>
          <w:szCs w:val="22"/>
          <w:lang w:val="en-GB"/>
        </w:rPr>
        <w:t xml:space="preserve">rolled thread, material no. 1.4021, maintenance-free and medium-free corrosion-safe stem sealing through 3 O-rings and a cover cap. Connection bolts made of stainless steel A2-70, </w:t>
      </w:r>
      <w:r w:rsidR="00337D91">
        <w:rPr>
          <w:rFonts w:ascii="Arial" w:hAnsi="Arial" w:cs="Arial"/>
          <w:sz w:val="22"/>
          <w:szCs w:val="22"/>
          <w:lang w:val="en-GB"/>
        </w:rPr>
        <w:t>countersunk and sealed. Edge protection for bonnet and connection flange.</w:t>
      </w:r>
    </w:p>
    <w:p w:rsidR="0085461D" w:rsidRDefault="0085461D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7150CA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All parts in contact with the medium in accordance with KTW recommendation and DVGW worksheet W 270 (bacteriologically uncritical)</w:t>
      </w:r>
    </w:p>
    <w:p w:rsidR="004372DE" w:rsidRPr="00C37627" w:rsidRDefault="004372DE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4372DE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Actuator types (optional)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- open shaft end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- with square cap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- </w:t>
      </w:r>
      <w:r w:rsidR="000036A6" w:rsidRPr="00C37627">
        <w:rPr>
          <w:rFonts w:ascii="Arial" w:hAnsi="Arial" w:cs="Arial"/>
          <w:sz w:val="22"/>
          <w:szCs w:val="22"/>
          <w:lang w:val="en-GB"/>
        </w:rPr>
        <w:t xml:space="preserve">with </w:t>
      </w:r>
      <w:r w:rsidR="00337D91">
        <w:rPr>
          <w:rFonts w:ascii="Arial" w:hAnsi="Arial" w:cs="Arial"/>
          <w:sz w:val="22"/>
          <w:szCs w:val="22"/>
          <w:lang w:val="en-GB"/>
        </w:rPr>
        <w:t>hand wheel</w:t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- </w:t>
      </w:r>
      <w:r w:rsidR="000036A6" w:rsidRPr="00C37627">
        <w:rPr>
          <w:rFonts w:ascii="Arial" w:hAnsi="Arial" w:cs="Arial"/>
          <w:sz w:val="22"/>
          <w:szCs w:val="22"/>
          <w:lang w:val="en-GB"/>
        </w:rPr>
        <w:t xml:space="preserve">with </w:t>
      </w:r>
      <w:r w:rsidRPr="00C37627">
        <w:rPr>
          <w:rFonts w:ascii="Arial" w:hAnsi="Arial" w:cs="Arial"/>
          <w:sz w:val="22"/>
          <w:szCs w:val="22"/>
          <w:lang w:val="en-GB"/>
        </w:rPr>
        <w:t>stem extension set</w:t>
      </w:r>
    </w:p>
    <w:p w:rsidR="000036A6" w:rsidRPr="00C37627" w:rsidRDefault="000036A6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- with electric actuator</w:t>
      </w:r>
      <w:r w:rsidRPr="00C37627">
        <w:rPr>
          <w:rFonts w:ascii="Arial" w:hAnsi="Arial" w:cs="Arial"/>
          <w:sz w:val="22"/>
          <w:szCs w:val="22"/>
          <w:lang w:val="en-GB"/>
        </w:rPr>
        <w:br/>
      </w:r>
    </w:p>
    <w:p w:rsidR="007150CA" w:rsidRPr="00C37627" w:rsidRDefault="007150CA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4372DE" w:rsidRPr="00C37627" w:rsidRDefault="000036A6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Corrosion protection</w:t>
      </w:r>
    </w:p>
    <w:p w:rsidR="00337D91" w:rsidRPr="00C37627" w:rsidRDefault="00337D91" w:rsidP="00337D9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 xml:space="preserve">Inside and outside </w:t>
      </w:r>
      <w:r>
        <w:rPr>
          <w:rFonts w:ascii="Arial" w:hAnsi="Arial" w:cs="Arial"/>
          <w:sz w:val="22"/>
          <w:szCs w:val="22"/>
          <w:lang w:val="en-GB"/>
        </w:rPr>
        <w:t xml:space="preserve">shock-resistant Düker </w:t>
      </w:r>
      <w:r w:rsidRPr="00C37627">
        <w:rPr>
          <w:rFonts w:ascii="Arial" w:hAnsi="Arial" w:cs="Arial"/>
          <w:sz w:val="22"/>
          <w:szCs w:val="22"/>
          <w:lang w:val="en-GB"/>
        </w:rPr>
        <w:t>etec enamel as per the DEV (German Enamellers' Association) guidelines as well as DIN 51178 (replaces DIN 3475); resistant to class III</w:t>
      </w:r>
      <w:r>
        <w:rPr>
          <w:rFonts w:ascii="Arial" w:hAnsi="Arial" w:cs="Arial"/>
          <w:sz w:val="22"/>
          <w:szCs w:val="22"/>
          <w:lang w:val="en-GB"/>
        </w:rPr>
        <w:t xml:space="preserve"> soils</w:t>
      </w:r>
      <w:r w:rsidRPr="00C37627">
        <w:rPr>
          <w:rFonts w:ascii="Arial" w:hAnsi="Arial" w:cs="Arial"/>
          <w:sz w:val="22"/>
          <w:szCs w:val="22"/>
          <w:lang w:val="en-GB"/>
        </w:rPr>
        <w:t xml:space="preserve"> (heavily aggressive soils) as per DVGW worksheet GW 9.</w:t>
      </w:r>
    </w:p>
    <w:p w:rsidR="00337D91" w:rsidRDefault="00337D91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337D91" w:rsidRPr="00C37627" w:rsidRDefault="00337D91" w:rsidP="007970A1">
      <w:pPr>
        <w:tabs>
          <w:tab w:val="left" w:pos="1276"/>
          <w:tab w:val="left" w:pos="2835"/>
          <w:tab w:val="left" w:pos="3119"/>
        </w:tabs>
        <w:rPr>
          <w:rFonts w:ascii="Arial" w:hAnsi="Arial" w:cs="Arial"/>
          <w:sz w:val="22"/>
          <w:szCs w:val="22"/>
          <w:lang w:val="en-GB"/>
        </w:rPr>
      </w:pPr>
    </w:p>
    <w:p w:rsidR="00492642" w:rsidRPr="00C37627" w:rsidRDefault="00C37627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Models</w:t>
      </w:r>
    </w:p>
    <w:p w:rsidR="00C37627" w:rsidRPr="00C37627" w:rsidRDefault="006A3243" w:rsidP="00492642">
      <w:p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Düker </w:t>
      </w:r>
      <w:r w:rsidR="00337D91">
        <w:rPr>
          <w:rFonts w:ascii="Arial" w:hAnsi="Arial" w:cs="Arial"/>
          <w:sz w:val="22"/>
          <w:szCs w:val="22"/>
          <w:lang w:val="en-GB"/>
        </w:rPr>
        <w:t>gate valve</w:t>
      </w:r>
      <w:r>
        <w:rPr>
          <w:rFonts w:ascii="Arial" w:hAnsi="Arial" w:cs="Arial"/>
          <w:sz w:val="22"/>
          <w:szCs w:val="22"/>
          <w:lang w:val="en-GB"/>
        </w:rPr>
        <w:t xml:space="preserve"> type 4</w:t>
      </w:r>
      <w:r w:rsidR="00337D91">
        <w:rPr>
          <w:rFonts w:ascii="Arial" w:hAnsi="Arial" w:cs="Arial"/>
          <w:sz w:val="22"/>
          <w:szCs w:val="22"/>
          <w:lang w:val="en-GB"/>
        </w:rPr>
        <w:t>004</w:t>
      </w:r>
      <w:r w:rsidR="00C37627" w:rsidRPr="00C37627">
        <w:rPr>
          <w:rFonts w:ascii="Arial" w:hAnsi="Arial" w:cs="Arial"/>
          <w:sz w:val="22"/>
          <w:szCs w:val="22"/>
          <w:lang w:val="en-GB"/>
        </w:rPr>
        <w:t xml:space="preserve">, </w:t>
      </w:r>
      <w:r w:rsidR="009C0794">
        <w:rPr>
          <w:rFonts w:ascii="Arial" w:hAnsi="Arial" w:cs="Arial"/>
          <w:sz w:val="22"/>
          <w:szCs w:val="22"/>
          <w:lang w:val="en-GB"/>
        </w:rPr>
        <w:t>Düker</w:t>
      </w:r>
      <w:r w:rsidR="00C37627" w:rsidRPr="00C37627">
        <w:rPr>
          <w:rFonts w:ascii="Arial" w:hAnsi="Arial" w:cs="Arial"/>
          <w:sz w:val="22"/>
          <w:szCs w:val="22"/>
          <w:lang w:val="en-GB"/>
        </w:rPr>
        <w:t xml:space="preserve"> </w:t>
      </w:r>
      <w:r w:rsidR="00337D91">
        <w:rPr>
          <w:rFonts w:ascii="Arial" w:hAnsi="Arial" w:cs="Arial"/>
          <w:sz w:val="22"/>
          <w:szCs w:val="22"/>
          <w:lang w:val="en-GB"/>
        </w:rPr>
        <w:t xml:space="preserve">etec </w:t>
      </w:r>
      <w:r w:rsidR="00C37627" w:rsidRPr="00C37627">
        <w:rPr>
          <w:rFonts w:ascii="Arial" w:hAnsi="Arial" w:cs="Arial"/>
          <w:sz w:val="22"/>
          <w:szCs w:val="22"/>
          <w:lang w:val="en-GB"/>
        </w:rPr>
        <w:t xml:space="preserve">enamel, </w:t>
      </w:r>
      <w:r w:rsidR="001743FF">
        <w:rPr>
          <w:rFonts w:ascii="Arial" w:hAnsi="Arial" w:cs="Arial"/>
          <w:sz w:val="22"/>
          <w:szCs w:val="22"/>
          <w:lang w:val="en-GB"/>
        </w:rPr>
        <w:t>both sides force-locked loose flanges as replacement and repair valve</w:t>
      </w:r>
    </w:p>
    <w:p w:rsidR="00492642" w:rsidRPr="00C37627" w:rsidRDefault="00492642" w:rsidP="00492642">
      <w:pPr>
        <w:jc w:val="both"/>
        <w:rPr>
          <w:rFonts w:ascii="Arial" w:hAnsi="Arial" w:cs="Arial"/>
          <w:sz w:val="22"/>
          <w:szCs w:val="22"/>
          <w:lang w:val="en-GB"/>
        </w:rPr>
      </w:pPr>
    </w:p>
    <w:p w:rsidR="00492642" w:rsidRPr="00C37627" w:rsidRDefault="00492642" w:rsidP="00492642">
      <w:pPr>
        <w:ind w:right="142"/>
        <w:jc w:val="both"/>
        <w:rPr>
          <w:rFonts w:ascii="Arial" w:hAnsi="Arial" w:cs="Arial"/>
          <w:sz w:val="22"/>
          <w:szCs w:val="22"/>
          <w:lang w:val="en-GB"/>
        </w:rPr>
      </w:pPr>
    </w:p>
    <w:p w:rsidR="00C2245D" w:rsidRPr="00C37627" w:rsidRDefault="00492642" w:rsidP="00C37627">
      <w:pPr>
        <w:widowControl w:val="0"/>
        <w:tabs>
          <w:tab w:val="left" w:pos="1418"/>
          <w:tab w:val="left" w:pos="2835"/>
          <w:tab w:val="left" w:pos="4253"/>
          <w:tab w:val="left" w:pos="6521"/>
          <w:tab w:val="left" w:pos="8505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C37627">
        <w:rPr>
          <w:rFonts w:ascii="Arial" w:hAnsi="Arial" w:cs="Arial"/>
          <w:sz w:val="22"/>
          <w:szCs w:val="22"/>
          <w:lang w:val="en-GB"/>
        </w:rPr>
        <w:t>DN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  <w:t>PN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  <w:t>Qty.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  <w:t>Actuator type</w:t>
      </w:r>
      <w:r w:rsidR="00C37627" w:rsidRPr="00C37627">
        <w:rPr>
          <w:rFonts w:ascii="Arial" w:hAnsi="Arial" w:cs="Arial"/>
          <w:sz w:val="22"/>
          <w:szCs w:val="22"/>
          <w:lang w:val="en-GB"/>
        </w:rPr>
        <w:tab/>
      </w:r>
      <w:r w:rsidRPr="00C37627">
        <w:rPr>
          <w:rFonts w:ascii="Arial" w:hAnsi="Arial" w:cs="Arial"/>
          <w:sz w:val="22"/>
          <w:szCs w:val="22"/>
          <w:lang w:val="en-GB"/>
        </w:rPr>
        <w:t>€/</w:t>
      </w:r>
      <w:r w:rsidR="00C37627" w:rsidRPr="00C37627">
        <w:rPr>
          <w:rFonts w:ascii="Arial" w:hAnsi="Arial" w:cs="Arial"/>
          <w:sz w:val="22"/>
          <w:szCs w:val="22"/>
          <w:lang w:val="en-GB"/>
        </w:rPr>
        <w:t>pc</w:t>
      </w:r>
    </w:p>
    <w:sectPr w:rsidR="00C2245D" w:rsidRPr="00C37627" w:rsidSect="008C4298">
      <w:pgSz w:w="11906" w:h="16838" w:code="9"/>
      <w:pgMar w:top="1701" w:right="1106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8D8" w:rsidRDefault="005648D8">
      <w:r>
        <w:separator/>
      </w:r>
    </w:p>
  </w:endnote>
  <w:endnote w:type="continuationSeparator" w:id="0">
    <w:p w:rsidR="005648D8" w:rsidRDefault="0056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8D8" w:rsidRDefault="005648D8">
      <w:r>
        <w:separator/>
      </w:r>
    </w:p>
  </w:footnote>
  <w:footnote w:type="continuationSeparator" w:id="0">
    <w:p w:rsidR="005648D8" w:rsidRDefault="00564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42"/>
    <w:rsid w:val="0000062B"/>
    <w:rsid w:val="00001A14"/>
    <w:rsid w:val="000036A6"/>
    <w:rsid w:val="000045B9"/>
    <w:rsid w:val="000051F3"/>
    <w:rsid w:val="0000571D"/>
    <w:rsid w:val="00005BC8"/>
    <w:rsid w:val="00005E10"/>
    <w:rsid w:val="00013D56"/>
    <w:rsid w:val="00014445"/>
    <w:rsid w:val="00015186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6E06"/>
    <w:rsid w:val="000976D2"/>
    <w:rsid w:val="000A14EB"/>
    <w:rsid w:val="000A2C7C"/>
    <w:rsid w:val="000A2E6D"/>
    <w:rsid w:val="000A3CDE"/>
    <w:rsid w:val="000A4E46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2A9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3FF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4A3E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3AA0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5CD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D91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372DE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642"/>
    <w:rsid w:val="00492CC2"/>
    <w:rsid w:val="00493734"/>
    <w:rsid w:val="00494CC0"/>
    <w:rsid w:val="00497768"/>
    <w:rsid w:val="004A2127"/>
    <w:rsid w:val="004A39BD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5747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3335"/>
    <w:rsid w:val="00553F3D"/>
    <w:rsid w:val="00556431"/>
    <w:rsid w:val="00556D33"/>
    <w:rsid w:val="005608D4"/>
    <w:rsid w:val="00561BB1"/>
    <w:rsid w:val="0056325A"/>
    <w:rsid w:val="005645A4"/>
    <w:rsid w:val="005648D8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19D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4430A"/>
    <w:rsid w:val="00655CCA"/>
    <w:rsid w:val="006565F3"/>
    <w:rsid w:val="0066088F"/>
    <w:rsid w:val="0066586B"/>
    <w:rsid w:val="006719B0"/>
    <w:rsid w:val="00671C9C"/>
    <w:rsid w:val="006731D1"/>
    <w:rsid w:val="006759DE"/>
    <w:rsid w:val="00675DEC"/>
    <w:rsid w:val="006775C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3243"/>
    <w:rsid w:val="006A4E0E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50CA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3B67"/>
    <w:rsid w:val="00793881"/>
    <w:rsid w:val="00794410"/>
    <w:rsid w:val="00794D67"/>
    <w:rsid w:val="00795F17"/>
    <w:rsid w:val="00796E37"/>
    <w:rsid w:val="007970A1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384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461D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4298"/>
    <w:rsid w:val="008C7E68"/>
    <w:rsid w:val="008D0E0D"/>
    <w:rsid w:val="008D5720"/>
    <w:rsid w:val="008D65EA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799"/>
    <w:rsid w:val="009A1EBF"/>
    <w:rsid w:val="009A379A"/>
    <w:rsid w:val="009B370A"/>
    <w:rsid w:val="009B3B5F"/>
    <w:rsid w:val="009B6571"/>
    <w:rsid w:val="009C0794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4AFA"/>
    <w:rsid w:val="00B27E35"/>
    <w:rsid w:val="00B32BBD"/>
    <w:rsid w:val="00B364AD"/>
    <w:rsid w:val="00B4090B"/>
    <w:rsid w:val="00B50730"/>
    <w:rsid w:val="00B51935"/>
    <w:rsid w:val="00B53EEE"/>
    <w:rsid w:val="00B602E7"/>
    <w:rsid w:val="00B62463"/>
    <w:rsid w:val="00B62ABE"/>
    <w:rsid w:val="00B64CC0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D7429"/>
    <w:rsid w:val="00BE213F"/>
    <w:rsid w:val="00BE460E"/>
    <w:rsid w:val="00BE56F9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37627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21BD"/>
    <w:rsid w:val="00CA3FB6"/>
    <w:rsid w:val="00CA575B"/>
    <w:rsid w:val="00CB22A5"/>
    <w:rsid w:val="00CB2ECB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16D8"/>
    <w:rsid w:val="00E2321E"/>
    <w:rsid w:val="00E24478"/>
    <w:rsid w:val="00E246AB"/>
    <w:rsid w:val="00E26D37"/>
    <w:rsid w:val="00E30175"/>
    <w:rsid w:val="00E31FCE"/>
    <w:rsid w:val="00E345E9"/>
    <w:rsid w:val="00E353C4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4A3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141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42090B0-0F9B-4AE1-8D8F-772585F8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2642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4926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92642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extkrper-Zeileneinzug">
    <w:name w:val="Body Text Indent"/>
    <w:basedOn w:val="Standard"/>
    <w:rsid w:val="00492642"/>
    <w:pPr>
      <w:tabs>
        <w:tab w:val="left" w:pos="1276"/>
        <w:tab w:val="left" w:pos="2835"/>
      </w:tabs>
      <w:ind w:left="1272"/>
    </w:pPr>
    <w:rPr>
      <w:rFonts w:ascii="Arial" w:hAnsi="Arial" w:cs="Arial"/>
      <w:sz w:val="20"/>
    </w:rPr>
  </w:style>
  <w:style w:type="paragraph" w:styleId="Textkrper-Einzug3">
    <w:name w:val="Body Text Indent 3"/>
    <w:basedOn w:val="Standard"/>
    <w:rsid w:val="00492642"/>
    <w:pPr>
      <w:tabs>
        <w:tab w:val="left" w:pos="2835"/>
        <w:tab w:val="left" w:pos="3119"/>
      </w:tabs>
      <w:ind w:left="830"/>
    </w:pPr>
  </w:style>
  <w:style w:type="paragraph" w:styleId="Fuzeile">
    <w:name w:val="footer"/>
    <w:basedOn w:val="Standard"/>
    <w:rsid w:val="008C429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0E3F6-C67B-4A18-8689-CFF00807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9B1979DA.dotm</Template>
  <TotalTime>0</TotalTime>
  <Pages>1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451, etec Email</vt:lpstr>
    </vt:vector>
  </TitlesOfParts>
  <Company>Dueker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451, etec Email</dc:title>
  <dc:subject/>
  <dc:creator>Kerstin Markgraf</dc:creator>
  <cp:keywords/>
  <cp:lastModifiedBy>Ursula Vogler</cp:lastModifiedBy>
  <cp:revision>2</cp:revision>
  <dcterms:created xsi:type="dcterms:W3CDTF">2018-08-23T11:29:00Z</dcterms:created>
  <dcterms:modified xsi:type="dcterms:W3CDTF">2018-08-23T11:29:00Z</dcterms:modified>
</cp:coreProperties>
</file>